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DC6" w:rsidRPr="000D76FA" w:rsidRDefault="00F72DC6" w:rsidP="00F72DC6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36"/>
        </w:rPr>
        <w:t>Unit</w:t>
      </w:r>
      <w:r w:rsidRPr="000D76FA">
        <w:rPr>
          <w:rFonts w:ascii="Arial" w:eastAsia="黑体" w:hAnsi="黑体"/>
          <w:b/>
          <w:color w:val="000000" w:themeColor="text1"/>
          <w:sz w:val="36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36"/>
        </w:rPr>
        <w:t>2</w:t>
      </w:r>
      <w:r w:rsidRPr="000D76FA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0D76FA">
        <w:rPr>
          <w:rFonts w:ascii="Arial" w:eastAsia="黑体" w:hAnsi="黑体"/>
          <w:b/>
          <w:color w:val="000000" w:themeColor="text1"/>
          <w:sz w:val="36"/>
        </w:rPr>
        <w:t>综合练习</w:t>
      </w:r>
    </w:p>
    <w:p w:rsidR="00F72DC6" w:rsidRPr="000D76FA" w:rsidRDefault="00F72DC6" w:rsidP="00F72DC6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时间</w:t>
      </w:r>
      <w:r w:rsidRPr="000D76FA">
        <w:rPr>
          <w:rFonts w:ascii="Times New Roman" w:eastAsia="宋体" w:hAnsi="宋体"/>
          <w:color w:val="000000" w:themeColor="text1"/>
          <w:sz w:val="24"/>
        </w:rPr>
        <w:t>:120</w:t>
      </w:r>
      <w:r w:rsidRPr="000D76FA">
        <w:rPr>
          <w:rFonts w:ascii="Times New Roman" w:eastAsia="楷体" w:hAnsi="楷体"/>
          <w:color w:val="000000" w:themeColor="text1"/>
          <w:sz w:val="24"/>
        </w:rPr>
        <w:t>分钟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:150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第一部分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听力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共五节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个小题</w:t>
      </w:r>
      <w:r w:rsidRPr="000D76FA">
        <w:rPr>
          <w:rFonts w:ascii="Times New Roman" w:eastAsia="宋体" w:hAnsi="宋体"/>
          <w:color w:val="000000" w:themeColor="text1"/>
          <w:sz w:val="23"/>
        </w:rPr>
        <w:t>;</w:t>
      </w:r>
      <w:r w:rsidRPr="000D76FA">
        <w:rPr>
          <w:rFonts w:ascii="Times New Roman" w:eastAsia="楷体" w:hAnsi="楷体"/>
          <w:color w:val="000000" w:themeColor="text1"/>
          <w:sz w:val="23"/>
        </w:rPr>
        <w:t>每小题</w:t>
      </w:r>
      <w:r w:rsidRPr="000D76FA">
        <w:rPr>
          <w:rFonts w:ascii="Times New Roman" w:eastAsia="宋体" w:hAnsi="宋体"/>
          <w:color w:val="000000" w:themeColor="text1"/>
          <w:sz w:val="23"/>
        </w:rPr>
        <w:t>1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选择相应的图片。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1246EAB3" wp14:editId="45A693F8">
            <wp:extent cx="3645360" cy="761760"/>
            <wp:effectExtent l="0" t="0" r="0" b="0"/>
            <wp:docPr id="62" name="NE9KR08.eps" descr="id:21474889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4536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22875AC0" wp14:editId="3DB1406E">
            <wp:extent cx="3657600" cy="634680"/>
            <wp:effectExtent l="0" t="0" r="0" b="0"/>
            <wp:docPr id="63" name="NE9KR09.eps" descr="id:21474889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54019D24" wp14:editId="5CF65E78">
            <wp:extent cx="3581280" cy="749160"/>
            <wp:effectExtent l="0" t="0" r="0" b="0"/>
            <wp:docPr id="64" name="NE9KR10.eps" descr="id:21474889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8128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72930D1D" wp14:editId="0E6B047B">
            <wp:extent cx="3746520" cy="686520"/>
            <wp:effectExtent l="0" t="0" r="0" b="0"/>
            <wp:docPr id="65" name="NE9KR11.eps" descr="id:21474889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4652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3A978860" wp14:editId="62578C5C">
            <wp:extent cx="3492360" cy="571680"/>
            <wp:effectExtent l="0" t="0" r="0" b="0"/>
            <wp:docPr id="66" name="NE9KR12.eps" descr="id:21474890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9236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53B09C2F" wp14:editId="39648D18">
            <wp:extent cx="3593520" cy="697680"/>
            <wp:effectExtent l="0" t="0" r="0" b="0"/>
            <wp:docPr id="67" name="NE9KR13.eps" descr="id:21474890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9352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听句子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选择最佳应答。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November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December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September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 the Dragon Boat Festival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At Christmas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 New Year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lastRenderedPageBreak/>
        <w:t>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My pleasure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Sounds fun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please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m full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re kidding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I agree with you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Bikes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Vegetables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Lantern Festival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We should study hard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writing e-mails to my pen pals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forget to have some mooncakes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选择最佳选项完成句子。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Jack likes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best about the Dragon Boat Festival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zongzi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races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wine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boy likes the Mid-Autumn Festival because he can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eat delicious mooncakes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hear the story of Chang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e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return to his hometown to visit his grandparents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Jack spends his Labour Day holiday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Beijing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at home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 his uncle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farm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man is going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for Christmas this year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his grandparents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home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England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Shanghai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do they like the festival?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Exciting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Fantastic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Boring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did the girl get to Thailand?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plane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ship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train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lastRenderedPageBreak/>
        <w:t>第四节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根据对话内容及问题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19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20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Jim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favorite festival?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Water Festival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Dragon Boat Festival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Mid-Autumn Festival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Why does Jim like the festival?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Because he can have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zongzi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he can get presents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he can get new clothes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21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22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day is it today?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Friday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Saturday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Sunday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does Grace want to give her mother?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pair of gloves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pair of trousers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pair of shoes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23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24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did the girl do on New Year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Day?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had a special family meal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did some shopping with her parents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washed her clothes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Who bought new clothes for the girl?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Her grandmother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Her mother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Her aunt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第五节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听短文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完成表中所缺信息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每空仅填一词。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读三遍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13"/>
        <w:gridCol w:w="6154"/>
      </w:tblGrid>
      <w:tr w:rsidR="00F72DC6" w:rsidRPr="000D76FA" w:rsidTr="00D71E5F">
        <w:trPr>
          <w:jc w:val="center"/>
        </w:trPr>
        <w:tc>
          <w:tcPr>
            <w:tcW w:w="5000" w:type="pct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72DC6" w:rsidRPr="000D76FA" w:rsidRDefault="00F72DC6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Come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up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with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a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25</w:t>
            </w:r>
            <w:r w:rsidRPr="000D76FA">
              <w:rPr>
                <w:rFonts w:ascii="Times New Roman" w:eastAsia="宋体" w:hAnsi="Times New Roman" w:cs="Times New Roman"/>
                <w:b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for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the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festival </w:t>
            </w:r>
          </w:p>
        </w:tc>
      </w:tr>
      <w:tr w:rsidR="00F72DC6" w:rsidRPr="000D76FA" w:rsidTr="00D71E5F">
        <w:trPr>
          <w:jc w:val="center"/>
        </w:trPr>
        <w:tc>
          <w:tcPr>
            <w:tcW w:w="12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72DC6" w:rsidRPr="000D76FA" w:rsidRDefault="00F72DC6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The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name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of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the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festival</w:t>
            </w:r>
          </w:p>
        </w:tc>
        <w:tc>
          <w:tcPr>
            <w:tcW w:w="3722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72DC6" w:rsidRPr="000D76FA" w:rsidRDefault="00F72DC6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The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26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Festival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F72DC6" w:rsidRPr="000D76FA" w:rsidTr="00D71E5F">
        <w:trPr>
          <w:jc w:val="center"/>
        </w:trPr>
        <w:tc>
          <w:tcPr>
            <w:tcW w:w="12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72DC6" w:rsidRPr="000D76FA" w:rsidRDefault="00F72DC6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Time</w:t>
            </w:r>
          </w:p>
        </w:tc>
        <w:tc>
          <w:tcPr>
            <w:tcW w:w="3722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72DC6" w:rsidRPr="000D76FA" w:rsidRDefault="00F72DC6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Three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27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from now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F72DC6" w:rsidRPr="000D76FA" w:rsidTr="00D71E5F">
        <w:trPr>
          <w:jc w:val="center"/>
        </w:trPr>
        <w:tc>
          <w:tcPr>
            <w:tcW w:w="1278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72DC6" w:rsidRPr="000D76FA" w:rsidRDefault="00F72DC6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Things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we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can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do</w:t>
            </w:r>
          </w:p>
        </w:tc>
        <w:tc>
          <w:tcPr>
            <w:tcW w:w="3722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72DC6" w:rsidRPr="000D76FA" w:rsidRDefault="00F72DC6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First, we could put up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28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F72DC6" w:rsidRPr="000D76FA" w:rsidTr="00D71E5F">
        <w:trPr>
          <w:jc w:val="center"/>
        </w:trPr>
        <w:tc>
          <w:tcPr>
            <w:tcW w:w="1278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72DC6" w:rsidRPr="000D76FA" w:rsidRDefault="00F72DC6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</w:p>
        </w:tc>
        <w:tc>
          <w:tcPr>
            <w:tcW w:w="3722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72DC6" w:rsidRPr="000D76FA" w:rsidRDefault="00F72DC6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29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, we could hand out ads after school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F72DC6" w:rsidRPr="000D76FA" w:rsidTr="00D71E5F">
        <w:trPr>
          <w:jc w:val="center"/>
        </w:trPr>
        <w:tc>
          <w:tcPr>
            <w:tcW w:w="1278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72DC6" w:rsidRPr="000D76FA" w:rsidRDefault="00F72DC6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</w:p>
        </w:tc>
        <w:tc>
          <w:tcPr>
            <w:tcW w:w="3722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72DC6" w:rsidRPr="000D76FA" w:rsidRDefault="00F72DC6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Third, we could each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30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up ten people to ask them for help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</w:tbl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第二部分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完形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从框内</w:t>
      </w:r>
      <w:r w:rsidRPr="000D76FA">
        <w:rPr>
          <w:rFonts w:ascii="Times New Roman" w:eastAsia="宋体" w:hAnsi="宋体"/>
          <w:color w:val="000000" w:themeColor="text1"/>
          <w:sz w:val="24"/>
        </w:rPr>
        <w:t>6</w:t>
      </w:r>
      <w:r w:rsidRPr="000D76FA">
        <w:rPr>
          <w:rFonts w:ascii="Times New Roman" w:eastAsia="宋体" w:hAnsi="宋体"/>
          <w:color w:val="000000" w:themeColor="text1"/>
          <w:sz w:val="24"/>
        </w:rPr>
        <w:t>个选项中选出可以填入空白处的最佳选项。选项中有一项为多余项。</w:t>
      </w:r>
    </w:p>
    <w:p w:rsidR="00F72DC6" w:rsidRPr="000D76FA" w:rsidRDefault="00F72DC6" w:rsidP="00F72DC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easy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often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streets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us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m Paul from America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live with my parents in a village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We have some festivals in the village and one of them is the Scarecrow Festival(</w:t>
      </w:r>
      <w:r w:rsidRPr="000D76FA">
        <w:rPr>
          <w:rFonts w:ascii="Times New Roman" w:eastAsia="宋体" w:hAnsi="宋体"/>
          <w:color w:val="000000" w:themeColor="text1"/>
          <w:sz w:val="24"/>
        </w:rPr>
        <w:t>稻草人节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It usually falls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September or October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People show their scarecrows on the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and fun to make a scarecrow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First, draw a picture of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Next, build a scarecrow with straw(</w:t>
      </w:r>
      <w:r w:rsidRPr="000D76FA">
        <w:rPr>
          <w:rFonts w:ascii="Times New Roman" w:eastAsia="宋体" w:hAnsi="宋体"/>
          <w:color w:val="000000" w:themeColor="text1"/>
          <w:sz w:val="24"/>
        </w:rPr>
        <w:t>稻草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My father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helps me with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Then I help my scarecrow put on its clothes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Would you like to make a scarecrow?Please join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三个选项中选出可以填入空白处的最佳选项。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9th day of the 9th lunar month is the traditional Chongyang Festival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Chong in Chinese means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double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36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double ninth is pronounced(</w:t>
      </w:r>
      <w:r w:rsidRPr="000D76FA">
        <w:rPr>
          <w:rFonts w:ascii="Times New Roman" w:eastAsia="宋体" w:hAnsi="宋体"/>
          <w:color w:val="000000" w:themeColor="text1"/>
          <w:sz w:val="24"/>
        </w:rPr>
        <w:t>发音</w:t>
      </w:r>
      <w:r w:rsidRPr="000D76FA">
        <w:rPr>
          <w:rFonts w:ascii="Times New Roman" w:eastAsia="宋体" w:hAnsi="宋体"/>
          <w:color w:val="000000" w:themeColor="text1"/>
          <w:sz w:val="24"/>
        </w:rPr>
        <w:t>) the same as the word to show forever(</w:t>
      </w:r>
      <w:r w:rsidRPr="000D76FA">
        <w:rPr>
          <w:rFonts w:ascii="Times New Roman" w:eastAsia="宋体" w:hAnsi="宋体"/>
          <w:color w:val="000000" w:themeColor="text1"/>
          <w:sz w:val="24"/>
        </w:rPr>
        <w:t>永久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37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Chinese celebrate this festival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On the Double Ninth Festival, people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 cornel twigs(</w:t>
      </w:r>
      <w:r w:rsidRPr="000D76FA">
        <w:rPr>
          <w:rFonts w:ascii="Times New Roman" w:eastAsia="宋体" w:hAnsi="宋体"/>
          <w:color w:val="000000" w:themeColor="text1"/>
          <w:sz w:val="24"/>
        </w:rPr>
        <w:t>山茱萸枝</w:t>
      </w:r>
      <w:r w:rsidRPr="000D76FA">
        <w:rPr>
          <w:rFonts w:ascii="Times New Roman" w:eastAsia="宋体" w:hAnsi="宋体"/>
          <w:color w:val="000000" w:themeColor="text1"/>
          <w:sz w:val="24"/>
        </w:rPr>
        <w:t>) on their heads because they believe this plant can stop illness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Besides, people like to climb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on this day, so the Double Ninth Festival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the Mountain-climbing Festival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9th lunar month often has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skies and fresh air;it is a good time for camping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When people stand on a high place, they can have a good look at a blue sky and dark green mountains, which makes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happy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Double Ninth cake is also known as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flower cake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It is said that the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was prepared after autumn harvest(</w:t>
      </w:r>
      <w:r w:rsidRPr="000D76FA">
        <w:rPr>
          <w:rFonts w:ascii="Times New Roman" w:eastAsia="宋体" w:hAnsi="宋体"/>
          <w:color w:val="000000" w:themeColor="text1"/>
          <w:sz w:val="24"/>
        </w:rPr>
        <w:t>丰收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), because farmers wanted to have a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of what was just in season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Then gradually it became the cake for people to eat on the Double Ninth Festival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Double Ninth Festival is a festival for the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People get together to show their love and care for their parents or their grandparents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though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where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wear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give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get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trees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stones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mountains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called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known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made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winter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summer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autumn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him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you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them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flower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cake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drink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taste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sound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smell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young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old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rich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第三部分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阅读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共三节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50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12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30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阅读下列短文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三个选项中选出最佳选项。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Everyone knows that Spain is home to some crazy festivals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From throwing tomatoes at one another to burning dolls made of cardboard, wood or plastic, the Spanish festivals are quite amazing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You may not have heard of the Haro Wine Festival, but it is full of fun, too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Wine Festival is actually a battle of the wine, held on June 29th each year in Haro, one of the most important wine-producing towns in northern Spain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Haro Wine Festival was announced as a festival of both national and touristic interest in 1965, but its origins(</w:t>
      </w:r>
      <w:r w:rsidRPr="000D76FA">
        <w:rPr>
          <w:rFonts w:ascii="Times New Roman" w:eastAsia="宋体" w:hAnsi="宋体"/>
          <w:color w:val="000000" w:themeColor="text1"/>
          <w:sz w:val="24"/>
        </w:rPr>
        <w:t>起源</w:t>
      </w:r>
      <w:r w:rsidRPr="000D76FA">
        <w:rPr>
          <w:rFonts w:ascii="Times New Roman" w:eastAsia="宋体" w:hAnsi="宋体"/>
          <w:color w:val="000000" w:themeColor="text1"/>
          <w:sz w:val="24"/>
        </w:rPr>
        <w:t>) could go back much further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At that time, Haro had a land dispute (</w:t>
      </w:r>
      <w:r w:rsidRPr="000D76FA">
        <w:rPr>
          <w:rFonts w:ascii="Times New Roman" w:eastAsia="宋体" w:hAnsi="宋体"/>
          <w:color w:val="000000" w:themeColor="text1"/>
          <w:sz w:val="24"/>
        </w:rPr>
        <w:t>纠纷</w:t>
      </w:r>
      <w:r w:rsidRPr="000D76FA">
        <w:rPr>
          <w:rFonts w:ascii="Times New Roman" w:eastAsia="宋体" w:hAnsi="宋体"/>
          <w:color w:val="000000" w:themeColor="text1"/>
          <w:sz w:val="24"/>
        </w:rPr>
        <w:t>) with its neighbour in a nearby region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One day, people from the two sides started splashing wine at each other to solve the dispute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That day the tradition started and got the name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War of Wine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During the festival, the wine fight begins early in the morning on the outskirts(</w:t>
      </w:r>
      <w:r w:rsidRPr="000D76FA">
        <w:rPr>
          <w:rFonts w:ascii="Times New Roman" w:eastAsia="宋体" w:hAnsi="宋体"/>
          <w:color w:val="000000" w:themeColor="text1"/>
          <w:sz w:val="24"/>
        </w:rPr>
        <w:t>郊区</w:t>
      </w:r>
      <w:r w:rsidRPr="000D76FA">
        <w:rPr>
          <w:rFonts w:ascii="Times New Roman" w:eastAsia="宋体" w:hAnsi="宋体"/>
          <w:color w:val="000000" w:themeColor="text1"/>
          <w:sz w:val="24"/>
        </w:rPr>
        <w:t>) of Haro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People are armed with buckets, water guns and anything that can be filled with red wine, and they pour the wine onto their friends or strangers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Everyone is supposed to wear a white shirt during the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fight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, because it is easily stained(</w:t>
      </w:r>
      <w:r w:rsidRPr="000D76FA">
        <w:rPr>
          <w:rFonts w:ascii="Times New Roman" w:eastAsia="宋体" w:hAnsi="宋体"/>
          <w:color w:val="000000" w:themeColor="text1"/>
          <w:sz w:val="24"/>
        </w:rPr>
        <w:t>染色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fight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will last for several hours until everyone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shirt becomes bright purple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will then return to the center of the town to enjoy delicious food and drinks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Each year, thousands of people, locals and visitors, celebrate the festival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Maybe you can become a member of them one 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only problem is that you will smell like wine for days after the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fight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!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Which of the following is TRUE about Haro?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a small town in the south of Spain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People in Haro are unfriendly and impolite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a main place that produces wine in Spain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Haro Wine Festival can be described as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hot, short and worldwide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wet, interesting and crazy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exciting, new and important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the main idea of the passage?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help sell wine in Haro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encourage people to take a trip to Haro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let people learn more about the Haro Wine Festival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is the correct structure(</w:t>
      </w:r>
      <w:r w:rsidRPr="000D76FA">
        <w:rPr>
          <w:rFonts w:ascii="Times New Roman" w:eastAsia="宋体" w:hAnsi="宋体"/>
          <w:color w:val="000000" w:themeColor="text1"/>
          <w:sz w:val="24"/>
        </w:rPr>
        <w:t>结构</w:t>
      </w:r>
      <w:r w:rsidRPr="000D76FA">
        <w:rPr>
          <w:rFonts w:ascii="Times New Roman" w:eastAsia="宋体" w:hAnsi="宋体"/>
          <w:color w:val="000000" w:themeColor="text1"/>
          <w:sz w:val="24"/>
        </w:rPr>
        <w:t>) of the passage?(P1=Paragraph 1)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61859946" wp14:editId="5D55FE2D">
            <wp:extent cx="3009240" cy="697680"/>
            <wp:effectExtent l="0" t="0" r="0" b="0"/>
            <wp:docPr id="68" name="25QG02.eps" descr="id:2147489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0924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B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In many countries around the world, May 1st is a holiday which is called Labor Day or Workers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It is an interesting holiday that honors working people and their jobs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But do you know how it started?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During the late 1880s, in many parts of the world, people worked for fourteen to sixteen hours a day in factories, but made very little money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Later, in the United States and Canada, working people got together to set up unions(</w:t>
      </w:r>
      <w:r w:rsidRPr="000D76FA">
        <w:rPr>
          <w:rFonts w:ascii="Times New Roman" w:eastAsia="宋体" w:hAnsi="宋体"/>
          <w:color w:val="000000" w:themeColor="text1"/>
          <w:sz w:val="24"/>
        </w:rPr>
        <w:t>工会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 union leaders asked factory bosses for shorter working time and higher salaries(</w:t>
      </w:r>
      <w:r w:rsidRPr="000D76FA">
        <w:rPr>
          <w:rFonts w:ascii="Times New Roman" w:eastAsia="宋体" w:hAnsi="宋体"/>
          <w:color w:val="000000" w:themeColor="text1"/>
          <w:sz w:val="24"/>
        </w:rPr>
        <w:t>工资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), but many of the bosses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NEU-BZ-S92" w:hAnsi="Times New Roman" w:cs="Times New Roman"/>
          <w:color w:val="000000" w:themeColor="text1"/>
          <w:sz w:val="24"/>
          <w:u w:val="single" w:color="000000"/>
        </w:rPr>
        <w:t>▲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On May 1st, 1886, men and women in the United States and Canada stopped working and went onto the streets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They walked through cities and towns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force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bosses to let them work eight hours a 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the city of Chicago, several people died in fighting with the police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Over the next few years, people in cities around the world stopped working on May 1st to honor workers everywhere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By the early twentieth century, the first of May became a national holiday in many countries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However, in the United States and Canada, May 1st is not a holiday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North Americans celebrate Labor Day on the first Monday in September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Today in the United States, Labor Day is mostly about having fun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People enjoy a long weekend and often celebrate it by having picnics with friends or family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many parts of the United States, Labor Day is also the last day of summer vacation, and students return to school the next 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long did people work a day in factories in the late 1880s?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8- 10 hours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14- 16 hours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12- 14 hours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Which can be the best for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NEU-BZ-S92" w:hAnsi="Times New Roman" w:cs="Times New Roman"/>
          <w:color w:val="000000" w:themeColor="text1"/>
          <w:sz w:val="24"/>
          <w:u w:val="single" w:color="000000"/>
        </w:rPr>
        <w:t>▲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?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refused their demands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accepted their demands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agreed with them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What does the underlined word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force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mean?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感激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迫使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宣扬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Which is the right order(</w:t>
      </w:r>
      <w:r w:rsidRPr="000D76FA">
        <w:rPr>
          <w:rFonts w:ascii="Times New Roman" w:eastAsia="宋体" w:hAnsi="宋体"/>
          <w:color w:val="000000" w:themeColor="text1"/>
          <w:sz w:val="24"/>
        </w:rPr>
        <w:t>顺序</w:t>
      </w:r>
      <w:r w:rsidRPr="000D76FA">
        <w:rPr>
          <w:rFonts w:ascii="Times New Roman" w:eastAsia="宋体" w:hAnsi="宋体"/>
          <w:color w:val="000000" w:themeColor="text1"/>
          <w:sz w:val="24"/>
        </w:rPr>
        <w:t>) of the following events?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①</w:t>
      </w:r>
      <w:r w:rsidRPr="000D76FA">
        <w:rPr>
          <w:rFonts w:ascii="Times New Roman" w:eastAsia="宋体" w:hAnsi="宋体"/>
          <w:color w:val="000000" w:themeColor="text1"/>
          <w:sz w:val="24"/>
        </w:rPr>
        <w:t>Working people began to fight for better life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②</w:t>
      </w:r>
      <w:r w:rsidRPr="000D76FA">
        <w:rPr>
          <w:rFonts w:ascii="Times New Roman" w:eastAsia="宋体" w:hAnsi="宋体"/>
          <w:color w:val="000000" w:themeColor="text1"/>
          <w:sz w:val="24"/>
        </w:rPr>
        <w:t>People stopped working on May 1st to honor workers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③</w:t>
      </w:r>
      <w:r w:rsidRPr="000D76FA">
        <w:rPr>
          <w:rFonts w:ascii="Times New Roman" w:eastAsia="宋体" w:hAnsi="宋体"/>
          <w:color w:val="000000" w:themeColor="text1"/>
          <w:sz w:val="24"/>
        </w:rPr>
        <w:t>Working people set up unions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宋体" w:eastAsia="宋体" w:hAnsi="宋体" w:cs="宋体" w:hint="eastAsia"/>
          <w:color w:val="000000" w:themeColor="text1"/>
          <w:sz w:val="24"/>
        </w:rPr>
        <w:t>①②③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宋体" w:eastAsia="宋体" w:hAnsi="宋体" w:cs="宋体" w:hint="eastAsia"/>
          <w:color w:val="000000" w:themeColor="text1"/>
          <w:sz w:val="24"/>
        </w:rPr>
        <w:t>②①③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宋体" w:eastAsia="宋体" w:hAnsi="宋体" w:cs="宋体" w:hint="eastAsia"/>
          <w:color w:val="000000" w:themeColor="text1"/>
          <w:sz w:val="24"/>
        </w:rPr>
        <w:t>③①②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China is a country with many colorful days and festivals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Dragon Head Raising Day(Longtaitou) is one of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This special day is on the second day of the second month in the Chinese lunar calendar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It stands for the start of spring and farming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This year, the day fell on March 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dragon is important in Chinese culture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We Chinese people call ourselves the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descendants(</w:t>
      </w:r>
      <w:r w:rsidRPr="000D76FA">
        <w:rPr>
          <w:rFonts w:ascii="Times New Roman" w:eastAsia="宋体" w:hAnsi="宋体"/>
          <w:color w:val="000000" w:themeColor="text1"/>
          <w:sz w:val="24"/>
        </w:rPr>
        <w:t>传人</w:t>
      </w:r>
      <w:r w:rsidRPr="000D76FA">
        <w:rPr>
          <w:rFonts w:ascii="Times New Roman" w:eastAsia="宋体" w:hAnsi="宋体"/>
          <w:color w:val="000000" w:themeColor="text1"/>
          <w:sz w:val="24"/>
        </w:rPr>
        <w:t>) of the dragon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Therefore, people celebrate Dragon Head Raising Day with many customs about dragons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On the day in ancient times, people put ashes(</w:t>
      </w:r>
      <w:r w:rsidRPr="000D76FA">
        <w:rPr>
          <w:rFonts w:ascii="Times New Roman" w:eastAsia="宋体" w:hAnsi="宋体"/>
          <w:color w:val="000000" w:themeColor="text1"/>
          <w:sz w:val="24"/>
        </w:rPr>
        <w:t>灰</w:t>
      </w:r>
      <w:r w:rsidRPr="000D76FA">
        <w:rPr>
          <w:rFonts w:ascii="Times New Roman" w:eastAsia="宋体" w:hAnsi="宋体"/>
          <w:color w:val="000000" w:themeColor="text1"/>
          <w:sz w:val="24"/>
        </w:rPr>
        <w:t>) in the kitchen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This was to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lead the dragon into the house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People believed that with the help of the dragon, they could have a good harvest in autumn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Also, people eat special foods on that 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 foods are usually named after dragons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For example, people eat dragon whisker(</w:t>
      </w:r>
      <w:r w:rsidRPr="000D76FA">
        <w:rPr>
          <w:rFonts w:ascii="Times New Roman" w:eastAsia="宋体" w:hAnsi="宋体"/>
          <w:color w:val="000000" w:themeColor="text1"/>
          <w:sz w:val="24"/>
        </w:rPr>
        <w:t>细须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) noodles and dumplings called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dragon teeth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Today many customs have faded away(</w:t>
      </w:r>
      <w:r w:rsidRPr="000D76FA">
        <w:rPr>
          <w:rFonts w:ascii="Times New Roman" w:eastAsia="宋体" w:hAnsi="宋体"/>
          <w:color w:val="000000" w:themeColor="text1"/>
          <w:sz w:val="24"/>
        </w:rPr>
        <w:t>消失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But one that has remained is the cutting of hair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It is said that a haircut during the first lunar month may bring bad luck to the mother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brothers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So many people have their hair cut on Dragon Head Raising 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Dragon Head Raising Day is one of the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festivals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English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French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Chinese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 the day in ancient times, why did people put ashes in the kitchen?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the dragon liked the ashes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the ashes stood for the harvest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they believed they could lead the dragon into the house in this way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One custom that has remained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according to the passage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cutting of hair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dragon boating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to eat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zongzi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Which of the following is NOT true?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Dragon Head Raising Day is on the second day of the second month in the Chinese lunar calendar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Dragon Head Raising Day stands for the start of spring and harvest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People eat dragon whisker noodles and dumplings called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dragon teeth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on Dragon Head Raising 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从短文后框内选项中选出可以填入空白处的最佳选项。选项中有一项为多余选项。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Laba Festival is a traditional Chinese holiday celebrated on the eighth day of the 12th month of the Chinese lunar calendar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is how the name of the festival comes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Here are some important activities during the Laba Festival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Offering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Sacrifices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to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Ancestors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祖先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Chinese people pray to their ancestors for good luck and a successful harvest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Eating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Laba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Porridge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, including rice, millet, corn, barley, red dates, lotus seeds, peanuts, and various beans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custom of eating Laba porridge on this day began in ancient times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some parts of China, especially in northern China, eating Laba porridge at the Laba Festival is still an important custom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Making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Laba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Garlic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腊八蒜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and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Laba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Vinegar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In many places in northern China, many families have the custom of making Laba garlic and vinegar on the day of the Laba Festival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Put the peeled garlic cloves in a sealed(</w:t>
      </w:r>
      <w:r w:rsidRPr="000D76FA">
        <w:rPr>
          <w:rFonts w:ascii="Times New Roman" w:eastAsia="宋体" w:hAnsi="宋体"/>
          <w:color w:val="000000" w:themeColor="text1"/>
          <w:sz w:val="24"/>
        </w:rPr>
        <w:t>密封的</w:t>
      </w:r>
      <w:r w:rsidRPr="000D76FA">
        <w:rPr>
          <w:rFonts w:ascii="Times New Roman" w:eastAsia="宋体" w:hAnsi="宋体"/>
          <w:color w:val="000000" w:themeColor="text1"/>
          <w:sz w:val="24"/>
        </w:rPr>
        <w:t>) jar, bottle, or other containers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Then pour vinegar, seal the top, and put it in a cold place for some days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Laba garlic and Laba vinegar with dumplings are traditional foods for the Chinese New Year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Making Laba garlic is very simple</w:t>
      </w:r>
    </w:p>
    <w:p w:rsidR="00F72DC6" w:rsidRPr="000D76FA" w:rsidRDefault="00F72DC6" w:rsidP="00F72DC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Honoring ancestors is a tradition at the Laba Festival</w:t>
      </w:r>
    </w:p>
    <w:p w:rsidR="00F72DC6" w:rsidRPr="000D76FA" w:rsidRDefault="00F72DC6" w:rsidP="00F72DC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Laba Festival is a traditional Chinese holiday</w:t>
      </w:r>
    </w:p>
    <w:p w:rsidR="00F72DC6" w:rsidRPr="000D76FA" w:rsidRDefault="00F72DC6" w:rsidP="00F72DC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Laba porridge is made of a variety of ingredients(</w:t>
      </w:r>
      <w:r w:rsidRPr="000D76FA">
        <w:rPr>
          <w:rFonts w:ascii="Times New Roman" w:eastAsia="宋体" w:hAnsi="宋体"/>
          <w:color w:val="000000" w:themeColor="text1"/>
          <w:sz w:val="24"/>
        </w:rPr>
        <w:t>原料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72DC6" w:rsidRPr="000D76FA" w:rsidRDefault="00F72DC6" w:rsidP="00F72DC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Nowadays, Laba porridge is regarded as a nutritious(</w:t>
      </w:r>
      <w:r w:rsidRPr="000D76FA">
        <w:rPr>
          <w:rFonts w:ascii="Times New Roman" w:eastAsia="宋体" w:hAnsi="宋体"/>
          <w:color w:val="000000" w:themeColor="text1"/>
          <w:sz w:val="24"/>
        </w:rPr>
        <w:t>营养丰富的</w:t>
      </w:r>
      <w:r w:rsidRPr="000D76FA">
        <w:rPr>
          <w:rFonts w:ascii="Times New Roman" w:eastAsia="宋体" w:hAnsi="宋体"/>
          <w:color w:val="000000" w:themeColor="text1"/>
          <w:sz w:val="24"/>
        </w:rPr>
        <w:t>) food</w:t>
      </w:r>
    </w:p>
    <w:p w:rsidR="00F72DC6" w:rsidRPr="000D76FA" w:rsidRDefault="00F72DC6" w:rsidP="00F72DC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12th lunar month is called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la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Chinese and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eight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is pronounced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ba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Chinese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根据其内容填空和回答问题。</w:t>
      </w:r>
      <w:r w:rsidRPr="000D76FA">
        <w:rPr>
          <w:rFonts w:ascii="Times New Roman" w:eastAsia="宋体" w:hAnsi="宋体"/>
          <w:color w:val="000000" w:themeColor="text1"/>
          <w:sz w:val="24"/>
        </w:rPr>
        <w:t>(63</w:t>
      </w:r>
      <w:r w:rsidRPr="000D76FA">
        <w:rPr>
          <w:rFonts w:ascii="Times New Roman" w:eastAsia="宋体" w:hAnsi="宋体"/>
          <w:color w:val="000000" w:themeColor="text1"/>
          <w:sz w:val="24"/>
        </w:rPr>
        <w:t>至</w:t>
      </w:r>
      <w:r w:rsidRPr="000D76FA">
        <w:rPr>
          <w:rFonts w:ascii="Times New Roman" w:eastAsia="宋体" w:hAnsi="宋体"/>
          <w:color w:val="000000" w:themeColor="text1"/>
          <w:sz w:val="24"/>
        </w:rPr>
        <w:t>66</w:t>
      </w:r>
      <w:r w:rsidRPr="000D76FA">
        <w:rPr>
          <w:rFonts w:ascii="Times New Roman" w:eastAsia="宋体" w:hAnsi="宋体"/>
          <w:color w:val="000000" w:themeColor="text1"/>
          <w:sz w:val="24"/>
        </w:rPr>
        <w:t>题每题答案不超过</w:t>
      </w:r>
      <w:r w:rsidRPr="000D76FA">
        <w:rPr>
          <w:rFonts w:ascii="Times New Roman" w:eastAsia="宋体" w:hAnsi="宋体"/>
          <w:color w:val="000000" w:themeColor="text1"/>
          <w:sz w:val="24"/>
        </w:rPr>
        <w:t>3</w:t>
      </w:r>
      <w:r w:rsidRPr="000D76FA">
        <w:rPr>
          <w:rFonts w:ascii="Times New Roman" w:eastAsia="宋体" w:hAnsi="宋体"/>
          <w:color w:val="000000" w:themeColor="text1"/>
          <w:sz w:val="24"/>
        </w:rPr>
        <w:t>个单词</w:t>
      </w:r>
      <w:r w:rsidRPr="000D76FA">
        <w:rPr>
          <w:rFonts w:ascii="Times New Roman" w:eastAsia="宋体" w:hAnsi="宋体"/>
          <w:color w:val="000000" w:themeColor="text1"/>
          <w:sz w:val="24"/>
        </w:rPr>
        <w:t>, 67</w:t>
      </w:r>
      <w:r w:rsidRPr="000D76FA">
        <w:rPr>
          <w:rFonts w:ascii="Times New Roman" w:eastAsia="宋体" w:hAnsi="宋体"/>
          <w:color w:val="000000" w:themeColor="text1"/>
          <w:sz w:val="24"/>
        </w:rPr>
        <w:t>题须用完整句子回答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Spring Festival is also called the Chinese Lunar New Year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Being one of the traditional Chinese festivals, it is the grandest(</w:t>
      </w:r>
      <w:r w:rsidRPr="000D76FA">
        <w:rPr>
          <w:rFonts w:ascii="Times New Roman" w:eastAsia="宋体" w:hAnsi="宋体"/>
          <w:color w:val="000000" w:themeColor="text1"/>
          <w:sz w:val="24"/>
        </w:rPr>
        <w:t>隆重</w:t>
      </w:r>
      <w:r w:rsidRPr="000D76FA">
        <w:rPr>
          <w:rFonts w:ascii="Times New Roman" w:eastAsia="宋体" w:hAnsi="宋体"/>
          <w:color w:val="000000" w:themeColor="text1"/>
          <w:sz w:val="24"/>
        </w:rPr>
        <w:t>) and most important festival for Chinese people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is also the time for the whole family to get together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 December 22nd, 2023, it became a United Nations holiday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Many people all around the world celebrate the Spring Festival in different ways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◎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Paste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the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Spring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Festival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couplets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春联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Each family pastes the Spring Festival couplets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People write lucky words on pieces of red paper and put them on the wall to have a good life and a lucky year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◎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Set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off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firecrackers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鞭炮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People usually set off firecrackers at 12:00 on New Year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Eve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It means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saying goodbye to the old year and welcoming the new year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</w:p>
    <w:p w:rsidR="00F72DC6" w:rsidRPr="000D76FA" w:rsidRDefault="00F72DC6" w:rsidP="00F72DC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The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story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of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Nian</w:t>
      </w:r>
    </w:p>
    <w:p w:rsidR="00F72DC6" w:rsidRPr="000D76FA" w:rsidRDefault="00F72DC6" w:rsidP="00F72DC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Once upon a time, there was a monster named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Nian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came out to make trouble on New Year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was afraid of the red color and the loud noise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So people pasted red paper on the door and set off firecrackers to drive away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Nian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Since then, this day was named as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Guonian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◎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Give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lucky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money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to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children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People give lucky money, also known as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yasuiqian</w:t>
      </w:r>
      <w:r w:rsidRPr="000D76FA">
        <w:rPr>
          <w:rFonts w:ascii="Times New Roman" w:eastAsia="宋体" w:hAnsi="宋体"/>
          <w:color w:val="000000" w:themeColor="text1"/>
          <w:sz w:val="24"/>
        </w:rPr>
        <w:t>, to children on the Spring Festival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People hope the lucky money will protect children from harm and bring them good luck and happiness in the coming year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◎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Have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big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family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dinner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 big family dinner is necessary on the Spring Festival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Dumplings are the most traditional dishes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Fish is always an important dish, which expresses people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hope for having a wealthy year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People also like eating tofu, which symbolizes good fortune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◎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Watch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CCTV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Spring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Festival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Gala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春晚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It is also a special way to celebrate the Spring Festival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 it has become an important part of the Chinese Lunar New Year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Now the Spring Festival has been the whole world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festival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Spring Festival became a United Nations holiday on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People used red color and firecrackers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before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People give their wishes to children by giving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to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Dumplings, fish,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are often served on the New Year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table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Do you like the Spring Festival?How will you celebrate the Spring Festival?(at least two ways)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　　　　　　　　　　　　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第四部分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语言运用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根据中文意思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补全英语译文。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宋体" w:hAnsi="宋体"/>
          <w:color w:val="000000" w:themeColor="text1"/>
          <w:sz w:val="24"/>
        </w:rPr>
        <w:t>每空限填一词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缩写算一词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对许多中国人来说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春节期间和家人团聚是传统。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For many Chinese people, it is a tradition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with their families during the Spring Festival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去年在我们街区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宋体" w:hAnsi="宋体"/>
          <w:color w:val="000000" w:themeColor="text1"/>
          <w:sz w:val="24"/>
        </w:rPr>
        <w:t>没有人放烟花。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Nobody in our neighborhood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fireworks last year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每天下午我弟弟总是摆放好桌子和爷爷下象棋。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My brother always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the table and plays Chinese chess with my grandfather every afternoon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这张照片让我想起了我们快乐的童年。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This photo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me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our happy childhood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我对迈克了解越多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宋体" w:hAnsi="宋体"/>
          <w:color w:val="000000" w:themeColor="text1"/>
          <w:sz w:val="24"/>
        </w:rPr>
        <w:t>就越意识到我们有许多共同点。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The more I get to know Mike,the more I realize that we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　　　　　　　　　　　　　　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在各题空白处填入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宋体"/>
          <w:color w:val="000000" w:themeColor="text1"/>
          <w:sz w:val="24"/>
        </w:rPr>
        <w:t>个适当的单词或括号内单词的正确形式。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How do you celebrate the New Year?I celebrated the New Year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(two) in a year, one in the United States and the other in China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On December 31, our city had a celebration to welcome the New Year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Just before midnight, everyone went to the park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Then came the thing I like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(much), Pop!Pop!Pop!Fireworks(</w:t>
      </w:r>
      <w:r w:rsidRPr="000D76FA">
        <w:rPr>
          <w:rFonts w:ascii="Times New Roman" w:eastAsia="宋体" w:hAnsi="宋体"/>
          <w:color w:val="000000" w:themeColor="text1"/>
          <w:sz w:val="24"/>
        </w:rPr>
        <w:t>烟花</w:t>
      </w:r>
      <w:r w:rsidRPr="000D76FA">
        <w:rPr>
          <w:rFonts w:ascii="Times New Roman" w:eastAsia="宋体" w:hAnsi="宋体"/>
          <w:color w:val="000000" w:themeColor="text1"/>
          <w:sz w:val="24"/>
        </w:rPr>
        <w:t>) like a shower of colorful lights sprinkled(</w:t>
      </w:r>
      <w:r w:rsidRPr="000D76FA">
        <w:rPr>
          <w:rFonts w:ascii="Times New Roman" w:eastAsia="宋体" w:hAnsi="宋体"/>
          <w:color w:val="000000" w:themeColor="text1"/>
          <w:sz w:val="24"/>
        </w:rPr>
        <w:t>撒</w:t>
      </w:r>
      <w:r w:rsidRPr="000D76FA">
        <w:rPr>
          <w:rFonts w:ascii="Times New Roman" w:eastAsia="宋体" w:hAnsi="宋体"/>
          <w:color w:val="000000" w:themeColor="text1"/>
          <w:sz w:val="24"/>
        </w:rPr>
        <w:t>) down from the sky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Then my family took a plane to China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(celebrate) Chinese New Year with Grandma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This celebration is different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that in the United States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lasts for fifteen days, not just one night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After we arrived at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(Grandma) house, she surprised me with new red clothes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said red brings good luck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 New Year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Eve, we had a family dinner together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One of the main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(dish) is tasty dumplings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Later that week we watched the Chinese lion dance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(true) enjoyed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see anything like it before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lion dancers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(wear) a fancy lion costume(</w:t>
      </w:r>
      <w:r w:rsidRPr="000D76FA">
        <w:rPr>
          <w:rFonts w:ascii="Times New Roman" w:eastAsia="宋体" w:hAnsi="宋体"/>
          <w:color w:val="000000" w:themeColor="text1"/>
          <w:sz w:val="24"/>
        </w:rPr>
        <w:t>服装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 the last day of Chinese New Year, we went to the Lantern Festival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moon in the sky was like a balloon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Everyone made paper lanterns that lit up the night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The two celebrations were different,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they had one thing in common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were both exciting family celebrations to welcome the New Year!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第五部分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写作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中国有很多自己独有的节日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你最喜爱的中国节日是什么</w:t>
      </w:r>
      <w:r w:rsidRPr="000D76FA">
        <w:rPr>
          <w:rFonts w:ascii="Times New Roman" w:eastAsia="宋体" w:hAnsi="宋体"/>
          <w:color w:val="000000" w:themeColor="text1"/>
          <w:sz w:val="24"/>
        </w:rPr>
        <w:t>?</w:t>
      </w:r>
      <w:r w:rsidRPr="000D76FA">
        <w:rPr>
          <w:rFonts w:ascii="Times New Roman" w:eastAsia="宋体" w:hAnsi="宋体"/>
          <w:color w:val="000000" w:themeColor="text1"/>
          <w:sz w:val="24"/>
        </w:rPr>
        <w:t>结合下面提示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以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My Favourite Festival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为题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写一篇不少于</w:t>
      </w:r>
      <w:r w:rsidRPr="000D76FA">
        <w:rPr>
          <w:rFonts w:ascii="Times New Roman" w:eastAsia="宋体" w:hAnsi="宋体"/>
          <w:color w:val="000000" w:themeColor="text1"/>
          <w:sz w:val="24"/>
        </w:rPr>
        <w:t>80</w:t>
      </w:r>
      <w:r w:rsidRPr="000D76FA">
        <w:rPr>
          <w:rFonts w:ascii="Times New Roman" w:eastAsia="宋体" w:hAnsi="宋体"/>
          <w:color w:val="000000" w:themeColor="text1"/>
          <w:sz w:val="24"/>
        </w:rPr>
        <w:t>词的文章。 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提示</w:t>
      </w:r>
      <w:r w:rsidRPr="000D76FA">
        <w:rPr>
          <w:rFonts w:ascii="Times New Roman" w:eastAsia="宋体" w:hAnsi="宋体"/>
          <w:color w:val="000000" w:themeColor="text1"/>
          <w:sz w:val="24"/>
        </w:rPr>
        <w:t>:1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name is the festival?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 is it?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do people eat?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do people do?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Why do you like it so much?</w:t>
      </w:r>
    </w:p>
    <w:p w:rsidR="00F72DC6" w:rsidRPr="000D76FA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My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Favourite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Festival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Is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</w:t>
      </w:r>
      <w:r w:rsidRPr="000D76FA">
        <w:rPr>
          <w:rFonts w:ascii="Times New Roman" w:eastAsia="宋体" w:hAnsi="Times New Roman"/>
          <w:b/>
          <w:color w:val="000000" w:themeColor="text1"/>
          <w:sz w:val="24"/>
          <w:u w:val="single" w:color="000000"/>
        </w:rPr>
        <w:t> </w:t>
      </w:r>
    </w:p>
    <w:p w:rsidR="003548A1" w:rsidRPr="00513DA5" w:rsidRDefault="003548A1" w:rsidP="003548A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3548A1" w:rsidRPr="00513DA5" w:rsidRDefault="003548A1" w:rsidP="003548A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3548A1" w:rsidRPr="00513DA5" w:rsidRDefault="003548A1" w:rsidP="003548A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3548A1" w:rsidRPr="00513DA5" w:rsidRDefault="003548A1" w:rsidP="003548A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3548A1" w:rsidRPr="00513DA5" w:rsidRDefault="003548A1" w:rsidP="003548A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3548A1" w:rsidRPr="00513DA5" w:rsidRDefault="003548A1" w:rsidP="003548A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3548A1" w:rsidRPr="00513DA5" w:rsidRDefault="003548A1" w:rsidP="003548A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3548A1" w:rsidRPr="00513DA5" w:rsidRDefault="003548A1" w:rsidP="003548A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3548A1" w:rsidRDefault="003548A1">
      <w:pPr>
        <w:rPr>
          <w:rFonts w:ascii="Times New Roman" w:eastAsia="宋体" w:hAnsi="宋体"/>
          <w:color w:val="000000" w:themeColor="text1"/>
          <w:sz w:val="24"/>
        </w:rPr>
      </w:pPr>
      <w:r>
        <w:rPr>
          <w:rFonts w:ascii="Times New Roman" w:eastAsia="宋体" w:hAnsi="宋体"/>
          <w:color w:val="000000" w:themeColor="text1"/>
          <w:sz w:val="24"/>
        </w:rPr>
        <w:br w:type="page"/>
      </w:r>
    </w:p>
    <w:p w:rsidR="00F72DC6" w:rsidRPr="00085A3E" w:rsidRDefault="00F72DC6" w:rsidP="00F72DC6">
      <w:pPr>
        <w:spacing w:line="360" w:lineRule="auto"/>
        <w:jc w:val="center"/>
      </w:pPr>
      <w:bookmarkStart w:id="0" w:name="_GoBack"/>
      <w:bookmarkEnd w:id="0"/>
      <w:r w:rsidRPr="00085A3E">
        <w:rPr>
          <w:rFonts w:ascii="Times New Roman" w:eastAsia="宋体" w:hAnsi="宋体"/>
          <w:color w:val="000000" w:themeColor="text1"/>
          <w:sz w:val="24"/>
        </w:rPr>
        <w:t>参考答案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附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255196">
        <w:rPr>
          <w:rFonts w:ascii="Arial" w:eastAsia="黑体" w:hAnsi="黑体"/>
          <w:color w:val="000000" w:themeColor="text1"/>
          <w:sz w:val="24"/>
          <w:szCs w:val="24"/>
        </w:rPr>
        <w:t>听力原文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第一节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选择相应的图片。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W:There are so many people in the street!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 Chinese Spring Festival is coming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are busy getting ready for it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M:Do you know the Mid-Autumn Festival is a very special festival in China?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W:Yes, and I also know people celebrate it by enjoying mooncakes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M:When will you fly to Thailand to watch the Water Festival?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W:At a quarter to eight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M:What can you see on the Lantern Festival in China?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W:We can see many beautiful lanterns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M:How do you celebrate Thanksgiving Day in your country?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W:We often eat turkeys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W:What do you usually do on Mother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Day?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think that it is a good idea to do some cleaning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第二节　听句子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选择最佳应答。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Which month does Christmas Day fall in?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When do people eat </w:t>
      </w:r>
      <w:r w:rsidRPr="00255196">
        <w:rPr>
          <w:rFonts w:ascii="Times New Roman" w:eastAsia="宋体" w:hAnsi="宋体"/>
          <w:i/>
          <w:color w:val="000000" w:themeColor="text1"/>
          <w:sz w:val="24"/>
          <w:szCs w:val="24"/>
        </w:rPr>
        <w:t>zongzi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in China?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do you think of the Water Festival?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 delicious the mooncakes taste!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your favorite festival?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Tomorrow is the Mid-Autumn Festival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We will get together and enjoy the moon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第三节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选择最佳选项完成句子。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W:Jack, what do you like best about the Dragon Boat Festival?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love the races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are fun to watch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W:Do you like the Mid-Autumn Festival?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M:Yes, because my parents always take me back to my hometown to visit my grandparents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W:Jack, do you have any plans for the coming Labour Day holiday?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M:I want to travel to Beijing, but my father has asked me to help my uncle with his farm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W:Where are you going to spend Christmas, Mr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Smith?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M:We used to spend it with our grandparents in England, but this year we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re going to Shanghai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M:What do you like best about the Water Festival?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love to throw water at others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think 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fantastic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agree with you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M:How did you go to Thailand on vacation?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flew there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第四节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根据对话内容及问题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W:Do you like the Water Festival, Jim?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M:Yes, I do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I like the Dragon Boat Festival best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W:Why do you like it?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M:Because we usually have </w:t>
      </w:r>
      <w:r w:rsidRPr="00255196">
        <w:rPr>
          <w:rFonts w:ascii="Times New Roman" w:eastAsia="宋体" w:hAnsi="宋体"/>
          <w:i/>
          <w:color w:val="000000" w:themeColor="text1"/>
          <w:sz w:val="24"/>
          <w:szCs w:val="24"/>
        </w:rPr>
        <w:t>zongzi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W:Hi, Tom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Tomorrow is Mother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Day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would you like to give your mother?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want to buy a cap for her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about you, Grace?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want to buy a pair of shoes for my mother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M:Good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Would you like to go shopping with me now?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W:Sure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Let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go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M:Yesterday was New Year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Day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Did you have a good time?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W:Yes, I did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We got together for a special family meal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M:Did you wear new clothes?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W:Yes, I did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My mother bought new clothes for me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第五节　听短文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完成表中所缺信息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每空仅填一词。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读三遍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W:Now we need to come up with a plan to tell people about the celebration of the Mid-Autumn Festival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We can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put off making the plan any longer, because the Mid-Autumn Festival is three weeks from now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have many ideas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First, we could put up signs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Second, we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ll hand out ads after school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Third, we could each call up ten people and ask them for help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We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re coming up with a lot of good ideas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答案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plan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Mid-Autumn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weeks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signs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Second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call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Dec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22nd, 2023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drive away </w:t>
      </w:r>
      <w:r w:rsidRPr="00255196">
        <w:rPr>
          <w:rFonts w:ascii="Times New Roman" w:eastAsia="宋体" w:hAnsi="宋体"/>
          <w:i/>
          <w:color w:val="000000" w:themeColor="text1"/>
          <w:sz w:val="24"/>
          <w:szCs w:val="24"/>
        </w:rPr>
        <w:t>Nian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lucky money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tofu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Yes, I do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will paste the Spring Festival couplets and have dumplings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言之有理即可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get together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set off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lays out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reminds;of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have a lot in common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twice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most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to celebrate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from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Grandma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dishes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truly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wore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写作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One possible version: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My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Favourite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Festival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Is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the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Mid-Autumn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Festival 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My favourite festival is the Mid-Autumn Festival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is celebrated on August 15th according to Chinese Lunar year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During this festival, people try to get back home from the outside to have a family reunion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People admire the moon and share mooncakes with their families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72DC6" w:rsidRPr="00255196" w:rsidRDefault="00F72DC6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my favourite festival because I like staying with my family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makes me feel relaxed and happy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47169" w:rsidRPr="00F72DC6" w:rsidRDefault="00647169" w:rsidP="00F72DC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</w:pPr>
    </w:p>
    <w:sectPr w:rsidR="00647169" w:rsidRPr="00F72DC6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8A1" w:rsidRDefault="003548A1" w:rsidP="003548A1">
      <w:r>
        <w:separator/>
      </w:r>
    </w:p>
  </w:endnote>
  <w:endnote w:type="continuationSeparator" w:id="0">
    <w:p w:rsidR="003548A1" w:rsidRDefault="003548A1" w:rsidP="00354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8A1" w:rsidRDefault="003548A1" w:rsidP="003548A1">
      <w:r>
        <w:separator/>
      </w:r>
    </w:p>
  </w:footnote>
  <w:footnote w:type="continuationSeparator" w:id="0">
    <w:p w:rsidR="003548A1" w:rsidRDefault="003548A1" w:rsidP="003548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DC6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548A1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72DC6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57ED04E-C605-4440-892C-2CDB10AF4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DC6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table" w:styleId="a4">
    <w:name w:val="Table Grid"/>
    <w:basedOn w:val="a1"/>
    <w:uiPriority w:val="59"/>
    <w:rsid w:val="00F72DC6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F72DC6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F72DC6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6">
    <w:name w:val="footer"/>
    <w:basedOn w:val="a"/>
    <w:link w:val="Char0"/>
    <w:uiPriority w:val="99"/>
    <w:unhideWhenUsed/>
    <w:rsid w:val="00F72DC6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F72DC6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7">
    <w:name w:val="List Paragraph"/>
    <w:basedOn w:val="a"/>
    <w:uiPriority w:val="34"/>
    <w:qFormat/>
    <w:rsid w:val="00F72DC6"/>
    <w:pPr>
      <w:ind w:left="720"/>
      <w:contextualSpacing/>
    </w:pPr>
  </w:style>
  <w:style w:type="paragraph" w:styleId="a8">
    <w:name w:val="Balloon Text"/>
    <w:basedOn w:val="a"/>
    <w:link w:val="Char1"/>
    <w:uiPriority w:val="99"/>
    <w:semiHidden/>
    <w:unhideWhenUsed/>
    <w:rsid w:val="00F72DC6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rsid w:val="00F72DC6"/>
    <w:rPr>
      <w:rFonts w:ascii="Tahoma" w:eastAsia="方正书宋_GBK" w:hAnsi="Tahoma" w:cs="Tahoma"/>
      <w:color w:val="000000"/>
      <w:sz w:val="16"/>
      <w:szCs w:val="16"/>
    </w:rPr>
  </w:style>
  <w:style w:type="paragraph" w:styleId="a9">
    <w:name w:val="Quote"/>
    <w:basedOn w:val="a"/>
    <w:next w:val="a"/>
    <w:link w:val="Char2"/>
    <w:uiPriority w:val="29"/>
    <w:qFormat/>
    <w:rsid w:val="00F72DC6"/>
    <w:rPr>
      <w:i/>
      <w:iCs/>
      <w:color w:val="000000" w:themeColor="text1"/>
    </w:rPr>
  </w:style>
  <w:style w:type="character" w:customStyle="1" w:styleId="Char2">
    <w:name w:val="引用 Char"/>
    <w:basedOn w:val="a0"/>
    <w:link w:val="a9"/>
    <w:uiPriority w:val="29"/>
    <w:rsid w:val="00F72DC6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F72DC6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F72DC6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F72DC6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3">
    <w:name w:val="脚注文本 Char"/>
    <w:basedOn w:val="a0"/>
    <w:link w:val="aa"/>
    <w:uiPriority w:val="99"/>
    <w:semiHidden/>
    <w:rsid w:val="00F72DC6"/>
    <w:rPr>
      <w:sz w:val="18"/>
      <w:szCs w:val="18"/>
    </w:rPr>
  </w:style>
  <w:style w:type="paragraph" w:styleId="aa">
    <w:name w:val="footnote text"/>
    <w:basedOn w:val="a"/>
    <w:link w:val="Char3"/>
    <w:uiPriority w:val="99"/>
    <w:semiHidden/>
    <w:unhideWhenUsed/>
    <w:rsid w:val="00F72DC6"/>
    <w:pPr>
      <w:snapToGrid w:val="0"/>
    </w:pPr>
    <w:rPr>
      <w:rFonts w:ascii="Times New Roman" w:eastAsia="宋体" w:hAnsi="Times New Roman" w:cs="Times New Roman"/>
      <w:color w:val="auto"/>
      <w:sz w:val="18"/>
      <w:szCs w:val="18"/>
    </w:rPr>
  </w:style>
  <w:style w:type="character" w:customStyle="1" w:styleId="Char10">
    <w:name w:val="脚注文本 Char1"/>
    <w:basedOn w:val="a0"/>
    <w:semiHidden/>
    <w:rsid w:val="00F72DC6"/>
    <w:rPr>
      <w:rFonts w:ascii="NEU-BZ-S92" w:eastAsia="方正书宋_GBK" w:hAnsi="NEU-BZ-S92" w:cstheme="minorBidi"/>
      <w:color w:val="000000"/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F72DC6"/>
    <w:rPr>
      <w:vertAlign w:val="superscript"/>
    </w:rPr>
  </w:style>
  <w:style w:type="paragraph" w:customStyle="1" w:styleId="ac">
    <w:name w:val="一级章节"/>
    <w:basedOn w:val="a"/>
    <w:qFormat/>
    <w:rsid w:val="00F72DC6"/>
    <w:pPr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0</TotalTime>
  <Pages>15</Pages>
  <Words>4287</Words>
  <Characters>17120</Characters>
  <Application>Microsoft Office Word</Application>
  <DocSecurity>0</DocSecurity>
  <Lines>142</Lines>
  <Paragraphs>42</Paragraphs>
  <ScaleCrop>false</ScaleCrop>
  <Company>微软中国</Company>
  <LinksUpToDate>false</LinksUpToDate>
  <CharactersWithSpaces>21365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2025-09-10T07:50:00Z</dcterms:created>
  <dcterms:modified xsi:type="dcterms:W3CDTF">2025-09-10T07:59:00Z</dcterms:modified>
</cp:coreProperties>
</file>